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7ac827" w14:textId="87ac82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B6C12">
        <w:t>13</w:t>
      </w:r>
      <w:r w:rsidRPr="002C1CDD">
        <w:t>. St-</w:t>
      </w:r>
      <w:r w:rsidR="000B6C12">
        <w:t>677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B6C12">
        <w:t>13</w:t>
      </w:r>
      <w:r w:rsidRPr="002C1CDD">
        <w:t>. St-</w:t>
      </w:r>
      <w:r w:rsidR="000B6C12">
        <w:t>677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B6C12" w:rsidP="000B6C12" w:rsidRDefault="000B6C12">
      <w:pPr>
        <w:ind w:firstLine="708"/>
      </w:pPr>
      <w:r>
        <w:t>DOMO MONT jednostavno društvo s ograničenom odgovornošću za usluge,</w:t>
      </w:r>
      <w:r>
        <w:t xml:space="preserve"> Trg Luke Ilića-Oriovčanina 12, 44330 Novska,</w:t>
      </w:r>
      <w:r>
        <w:t xml:space="preserve"> OIB: 05173661871;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B6C12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B6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6C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6C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6C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6C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722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St-677/2021</izvorni_sadrzaj>
    <derivirana_varijabla naziv="DomainObject.Predmet.OznakaBroj_1">St-677/2021</derivirana_varijabla>
  </DomainObject.Predmet.OznakaBroj>
  <DomainObject.Predmet.OznakaBrojOptuznogAkta>
    <izvorni_sadrzaj>04-06-21-1123</izvorni_sadrzaj>
    <derivirana_varijabla naziv="DomainObject.Predmet.OznakaBrojOptuznogAkta_1">04-06-21-1123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 MONT jednostavno društvo s ograničenom odgovornošću za usluge</izvorni_sadrzaj>
    <derivirana_varijabla naziv="DomainObject.Predmet.ProtustrankaFormated_1">  DOMO MONT jednostavno društvo s ograničenom odgovornošću za usluge</derivirana_varijabla>
  </DomainObject.Predmet.ProtustrankaFormated>
  <DomainObject.Predmet.ProtustrankaFormatedOIB>
    <izvorni_sadrzaj>  DOMO MONT jednostavno društvo s ograničenom odgovornošću za usluge, OIB 05173661871</izvorni_sadrzaj>
    <derivirana_varijabla naziv="DomainObject.Predmet.ProtustrankaFormatedOIB_1">  DOMO MONT jednostavno društvo s ograničenom odgovornošću za usluge, OIB 05173661871</derivirana_varijabla>
  </DomainObject.Predmet.ProtustrankaFormatedOIB>
  <DomainObject.Predmet.ProtustrankaFormatedWithAdress>
    <izvorni_sadrzaj> DOMO MONT jednostavno društvo s ograničenom odgovornošću za usluge, Trg Luke Ilića-Oriovčanina 12, 44330 Novska</izvorni_sadrzaj>
    <derivirana_varijabla naziv="DomainObject.Predmet.ProtustrankaFormatedWithAdress_1"> DOMO MONT jednostavno društvo s ograničenom odgovornošću za usluge, Trg Luke Ilića-Oriovčanina 12, 44330 Novska</derivirana_varijabla>
  </DomainObject.Predmet.ProtustrankaFormatedWithAdress>
  <DomainObject.Predmet.ProtustrankaFormatedWithAdressOIB>
    <izvorni_sadrzaj> DOMO MONT jednostavno društvo s ograničenom odgovornošću za usluge, OIB 05173661871, Trg Luke Ilića-Oriovčanina 12, 44330 Novska</izvorni_sadrzaj>
    <derivirana_varijabla naziv="DomainObject.Predmet.ProtustrankaFormatedWithAdressOIB_1"> DOMO MONT jednostavno društvo s ograničenom odgovornošću za usluge, OIB 05173661871, Trg Luke Ilića-Oriovčanina 12, 44330 Novska</derivirana_varijabla>
  </DomainObject.Predmet.ProtustrankaFormatedWithAdressOIB>
  <DomainObject.Predmet.ProtustrankaWithAdress>
    <izvorni_sadrzaj>DOMO MONT jednostavno društvo s ograničenom odgovornošću za usluge Trg Luke Ilića-Oriovčanina 12, 44330 Novska</izvorni_sadrzaj>
    <derivirana_varijabla naziv="DomainObject.Predmet.ProtustrankaWithAdress_1">DOMO MONT jednostavno društvo s ograničenom odgovornošću za usluge Trg Luke Ilića-Oriovčanina 12, 44330 Novska</derivirana_varijabla>
  </DomainObject.Predmet.ProtustrankaWithAdress>
  <DomainObject.Predmet.ProtustrankaWithAdressOIB>
    <izvorni_sadrzaj>DOMO MONT jednostavno društvo s ograničenom odgovornošću za usluge, OIB 05173661871, Trg Luke Ilića-Oriovčanina 12, 44330 Novska</izvorni_sadrzaj>
    <derivirana_varijabla naziv="DomainObject.Predmet.ProtustrankaWithAdressOIB_1">DOMO MONT jednostavno društvo s ograničenom odgovornošću za usluge, OIB 05173661871, Trg Luke Ilića-Oriovčanina 12, 44330 Novska</derivirana_varijabla>
  </DomainObject.Predmet.ProtustrankaWithAdressOIB>
  <DomainObject.Predmet.ProtustrankaNazivFormated>
    <izvorni_sadrzaj>DOMO MONT jednostavno društvo s ograničenom odgovornošću za usluge</izvorni_sadrzaj>
    <derivirana_varijabla naziv="DomainObject.Predmet.ProtustrankaNazivFormated_1">DOMO MONT jednostavno društvo s ograničenom odgovornošću za usluge</derivirana_varijabla>
  </DomainObject.Predmet.ProtustrankaNazivFormated>
  <DomainObject.Predmet.ProtustrankaNazivFormatedOIB>
    <izvorni_sadrzaj>DOMO MONT jednostavno društvo s ograničenom odgovornošću za usluge, OIB 05173661871</izvorni_sadrzaj>
    <derivirana_varijabla naziv="DomainObject.Predmet.ProtustrankaNazivFormatedOIB_1">DOMO MONT jednostavno društvo s ograničenom odgovornošću za usluge, OIB 05173661871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DOMO MONT jednostavno društvo s ograničenom odgovornošću za usluge</item>
    </izvorni_sadrzaj>
    <derivirana_varijabla naziv="DomainObject.Predmet.ProtuStrankaListFormated_1">
      <item>DOMO MONT jednostavno društvo s ograničenom odgovornošću za usluge</item>
    </derivirana_varijabla>
  </DomainObject.Predmet.ProtuStrankaListFormated>
  <DomainObject.Predmet.ProtuStrankaListFormatedOIB>
    <izvorni_sadrzaj>
      <item>DOMO MONT jednostavno društvo s ograničenom odgovornošću za usluge, OIB 05173661871</item>
    </izvorni_sadrzaj>
    <derivirana_varijabla naziv="DomainObject.Predmet.ProtuStrankaListFormatedOIB_1">
      <item>DOMO MONT jednostavno društvo s ograničenom odgovornošću za usluge, OIB 05173661871</item>
    </derivirana_varijabla>
  </DomainObject.Predmet.ProtuStrankaListFormatedOIB>
  <DomainObject.Predmet.ProtuStrankaListFormatedWithAdress>
    <izvorni_sadrzaj>
      <item>DOMO MONT jednostavno društvo s ograničenom odgovornošću za usluge, Trg Luke Ilića-Oriovčanina 12, 44330 Novska</item>
    </izvorni_sadrzaj>
    <derivirana_varijabla naziv="DomainObject.Predmet.ProtuStrankaListFormatedWithAdress_1">
      <item>DOMO MONT jednostavno društvo s ograničenom odgovornošću za usluge, Trg Luke Ilića-Oriovčanina 12, 44330 Novska</item>
    </derivirana_varijabla>
  </DomainObject.Predmet.ProtuStrankaListFormatedWithAdress>
  <DomainObject.Predmet.ProtuStrankaListFormatedWithAdressOIB>
    <izvorni_sadrzaj>
      <item>DOMO MONT jednostavno društvo s ograničenom odgovornošću za usluge, OIB 05173661871, Trg Luke Ilića-Oriovčanina 12, 44330 Novska</item>
    </izvorni_sadrzaj>
    <derivirana_varijabla naziv="DomainObject.Predmet.ProtuStrankaListFormatedWithAdressOIB_1">
      <item>DOMO MONT jednostavno društvo s ograničenom odgovornošću za usluge, OIB 05173661871, Trg Luke Ilića-Oriovčanina 12, 44330 Novska</item>
    </derivirana_varijabla>
  </DomainObject.Predmet.ProtuStrankaListFormatedWithAdressOIB>
  <DomainObject.Predmet.ProtuStrankaListNazivFormated>
    <izvorni_sadrzaj>
      <item>DOMO MONT jednostavno društvo s ograničenom odgovornošću za usluge</item>
    </izvorni_sadrzaj>
    <derivirana_varijabla naziv="DomainObject.Predmet.ProtuStrankaListNazivFormated_1">
      <item>DOMO MONT jednostavno društvo s ograničenom odgovornošću za usluge</item>
    </derivirana_varijabla>
  </DomainObject.Predmet.ProtuStrankaListNazivFormated>
  <DomainObject.Predmet.ProtuStrankaListNazivFormatedOIB>
    <izvorni_sadrzaj>
      <item>DOMO MONT jednostavno društvo s ograničenom odgovornošću za usluge, OIB 05173661871</item>
    </izvorni_sadrzaj>
    <derivirana_varijabla naziv="DomainObject.Predmet.ProtuStrankaListNazivFormatedOIB_1">
      <item>DOMO MONT jednostavno društvo s ograničenom odgovornošću za usluge, OIB 05173661871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DOMO MONT jednostavno društvo s ograničenom odgovornošću za usluge</izvorni_sadrzaj>
    <derivirana_varijabla naziv="DomainObject.Predmet.ProtustrankaIDrugi_1">DOMO MONT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DOMO MONT jednostavno društvo s ograničenom odgovornošću za usluge, OIB 05173661871, Trg Luke Ilića-Oriovčanina 12, 44330 Novska</izvorni_sadrzaj>
    <derivirana_varijabla naziv="DomainObject.Predmet.ProtustrankaIDrugiAdressOIB_1">DOMO MONT jednostavno društvo s ograničenom odgovornošću za usluge, OIB 05173661871, Trg Luke Ilića-Oriovčanina 12,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 MONT jednostavno društvo s ograničenom odgovornošću za usluge</item>
      <item>Financijska agencija</item>
    </izvorni_sadrzaj>
    <derivirana_varijabla naziv="DomainObject.Predmet.SudioniciListNaziv_1">
      <item>DOMO MONT jednostavno društvo s ograničenom odgovornošću za usluge</item>
      <item>Financijska agencija</item>
    </derivirana_varijabla>
  </DomainObject.Predmet.SudioniciListNaziv>
  <DomainObject.Predmet.SudioniciListAdressOIB>
    <izvorni_sadrzaj>
      <item>DOMO MONT jednostavno društvo s ograničenom odgovornošću za usluge, OIB 05173661871, Trg Luke Ilića-Oriovčanina 12,44330 Novska</item>
      <item>Financijska agencija, OIB 85821130368, TRG SVIBANJSKIH ŽRTAVA 1995. 1,10000 Zagreb</item>
    </izvorni_sadrzaj>
    <derivirana_varijabla naziv="DomainObject.Predmet.SudioniciListAdressOIB_1">
      <item>DOMO MONT jednostavno društvo s ograničenom odgovornošću za usluge, OIB 05173661871, Trg Luke Ilića-Oriovčanina 12,44330 Novska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05173661871</item>
      <item>, OIB 85821130368</item>
    </izvorni_sadrzaj>
    <derivirana_varijabla naziv="DomainObject.Predmet.SudioniciListNazivOIB_1">
      <item>, OIB 05173661871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842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2021-04-20T09:41:00Z</cp:lastPrinted>
  <dcterms:modified xmlns:xsi="http://www.w3.org/2001/XMLSchema-instance" xsi:type="dcterms:W3CDTF">2021-04-20T09:41:00Z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